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E644B" w14:textId="4246D02E" w:rsidR="002A3295" w:rsidRPr="001B7DC2" w:rsidRDefault="002A3295" w:rsidP="00877701">
      <w:pPr>
        <w:pStyle w:val="Textkrper"/>
        <w:jc w:val="center"/>
        <w:rPr>
          <w:sz w:val="18"/>
          <w:szCs w:val="18"/>
        </w:rPr>
      </w:pPr>
    </w:p>
    <w:p w14:paraId="118818B9" w14:textId="77777777" w:rsidR="00C367B8" w:rsidRDefault="00C367B8" w:rsidP="00C367B8">
      <w:pPr>
        <w:pStyle w:val="Textkrper"/>
        <w:rPr>
          <w:sz w:val="24"/>
          <w:szCs w:val="24"/>
        </w:rPr>
      </w:pPr>
    </w:p>
    <w:p w14:paraId="2D2938FD" w14:textId="77777777" w:rsidR="00C367B8" w:rsidRPr="004F1CAF" w:rsidRDefault="00C367B8" w:rsidP="00C367B8">
      <w:pPr>
        <w:pStyle w:val="Textkrper"/>
        <w:spacing w:after="180"/>
        <w:jc w:val="center"/>
        <w:outlineLvl w:val="0"/>
        <w:rPr>
          <w:b/>
          <w:sz w:val="80"/>
          <w:szCs w:val="24"/>
          <w:u w:val="single"/>
        </w:rPr>
      </w:pPr>
      <w:r w:rsidRPr="004F1CAF">
        <w:rPr>
          <w:b/>
          <w:sz w:val="80"/>
          <w:szCs w:val="24"/>
          <w:u w:val="single"/>
        </w:rPr>
        <w:t>Du hast noch kein 3x3-FIBA-Profil?</w:t>
      </w:r>
    </w:p>
    <w:p w14:paraId="217C1C33" w14:textId="77777777" w:rsidR="00C367B8" w:rsidRPr="004F1CAF" w:rsidRDefault="00C367B8" w:rsidP="00C367B8">
      <w:pPr>
        <w:pStyle w:val="Textkrper"/>
        <w:spacing w:after="180"/>
        <w:jc w:val="center"/>
        <w:outlineLvl w:val="0"/>
        <w:rPr>
          <w:b/>
          <w:sz w:val="66"/>
          <w:szCs w:val="24"/>
        </w:rPr>
      </w:pPr>
      <w:r w:rsidRPr="004F1CAF">
        <w:rPr>
          <w:b/>
          <w:sz w:val="66"/>
          <w:szCs w:val="24"/>
        </w:rPr>
        <w:t xml:space="preserve">Kein Problem, </w:t>
      </w:r>
      <w:r>
        <w:rPr>
          <w:b/>
          <w:sz w:val="66"/>
          <w:szCs w:val="24"/>
        </w:rPr>
        <w:br/>
      </w:r>
      <w:r w:rsidRPr="004F1CAF">
        <w:rPr>
          <w:b/>
          <w:sz w:val="66"/>
          <w:szCs w:val="24"/>
        </w:rPr>
        <w:t>lege es einfach jetzt an!</w:t>
      </w:r>
    </w:p>
    <w:p w14:paraId="3152A5A6" w14:textId="77777777" w:rsidR="00C367B8" w:rsidRDefault="00C367B8" w:rsidP="00C367B8">
      <w:pPr>
        <w:pStyle w:val="Textkrper"/>
        <w:rPr>
          <w:sz w:val="24"/>
          <w:szCs w:val="24"/>
        </w:rPr>
      </w:pPr>
    </w:p>
    <w:p w14:paraId="4AA991F8" w14:textId="77777777" w:rsidR="00C367B8" w:rsidRDefault="00C367B8" w:rsidP="00C367B8">
      <w:pPr>
        <w:pStyle w:val="Textkrper"/>
        <w:jc w:val="center"/>
        <w:rPr>
          <w:sz w:val="24"/>
          <w:szCs w:val="24"/>
        </w:rPr>
      </w:pPr>
      <w:r w:rsidRPr="005F2A2E">
        <w:rPr>
          <w:noProof/>
          <w:sz w:val="24"/>
          <w:szCs w:val="24"/>
        </w:rPr>
        <w:drawing>
          <wp:inline distT="0" distB="0" distL="0" distR="0" wp14:anchorId="50883731" wp14:editId="14BA3EED">
            <wp:extent cx="4326308" cy="4404360"/>
            <wp:effectExtent l="0" t="0" r="0" b="0"/>
            <wp:docPr id="1883440919" name="Grafik 1" descr="Ein Bild, das Muster, Quadrat, Pixel, Kreuzworträts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3440919" name="Grafik 1" descr="Ein Bild, das Muster, Quadrat, Pixel, Kreuzworträtsel enthält.&#10;&#10;KI-generierte Inhalte können fehlerhaft sein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9058" cy="441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1A791" w14:textId="77777777" w:rsidR="00C367B8" w:rsidRDefault="00C367B8" w:rsidP="00C367B8">
      <w:pPr>
        <w:pStyle w:val="Textkrper"/>
        <w:rPr>
          <w:sz w:val="24"/>
          <w:szCs w:val="24"/>
        </w:rPr>
      </w:pPr>
    </w:p>
    <w:p w14:paraId="659642A9" w14:textId="77777777" w:rsidR="00C367B8" w:rsidRDefault="00C367B8" w:rsidP="00C367B8">
      <w:pPr>
        <w:pStyle w:val="Textkrper"/>
        <w:jc w:val="center"/>
        <w:rPr>
          <w:color w:val="FF0000"/>
          <w:sz w:val="52"/>
          <w:szCs w:val="48"/>
        </w:rPr>
      </w:pPr>
      <w:r>
        <w:rPr>
          <w:color w:val="FF0000"/>
          <w:sz w:val="52"/>
          <w:szCs w:val="48"/>
        </w:rPr>
        <w:t xml:space="preserve">Anschließend kannst du dich über </w:t>
      </w:r>
      <w:r>
        <w:rPr>
          <w:color w:val="FF0000"/>
          <w:sz w:val="52"/>
          <w:szCs w:val="48"/>
        </w:rPr>
        <w:br/>
        <w:t xml:space="preserve">deinen </w:t>
      </w:r>
      <w:proofErr w:type="spellStart"/>
      <w:r>
        <w:rPr>
          <w:color w:val="FF0000"/>
          <w:sz w:val="52"/>
          <w:szCs w:val="48"/>
        </w:rPr>
        <w:t>Teamcaptain</w:t>
      </w:r>
      <w:proofErr w:type="spellEnd"/>
      <w:r>
        <w:rPr>
          <w:color w:val="FF0000"/>
          <w:sz w:val="52"/>
          <w:szCs w:val="48"/>
        </w:rPr>
        <w:t xml:space="preserve"> deinem Team </w:t>
      </w:r>
      <w:r>
        <w:rPr>
          <w:color w:val="FF0000"/>
          <w:sz w:val="52"/>
          <w:szCs w:val="48"/>
        </w:rPr>
        <w:br/>
        <w:t>hinzufügen lassen!</w:t>
      </w:r>
    </w:p>
    <w:p w14:paraId="415ECB44" w14:textId="10B35E9E" w:rsidR="00C367B8" w:rsidRPr="00C367B8" w:rsidRDefault="00C367B8" w:rsidP="00C367B8">
      <w:pPr>
        <w:pStyle w:val="Textkrper"/>
        <w:jc w:val="center"/>
        <w:rPr>
          <w:b/>
          <w:bCs/>
          <w:color w:val="FF0000"/>
          <w:sz w:val="52"/>
          <w:szCs w:val="48"/>
        </w:rPr>
      </w:pPr>
      <w:r w:rsidRPr="00C367B8">
        <w:rPr>
          <w:b/>
          <w:bCs/>
          <w:color w:val="FF0000"/>
          <w:sz w:val="52"/>
          <w:szCs w:val="48"/>
        </w:rPr>
        <w:t>Das muss allerdings noch während des Turniers geschehen!</w:t>
      </w:r>
    </w:p>
    <w:p w14:paraId="698D562F" w14:textId="6E619FD8" w:rsidR="00667366" w:rsidRPr="00957914" w:rsidRDefault="00667366" w:rsidP="00C367B8">
      <w:pPr>
        <w:pStyle w:val="Textkrper"/>
        <w:spacing w:after="180"/>
        <w:jc w:val="center"/>
        <w:outlineLvl w:val="0"/>
        <w:rPr>
          <w:sz w:val="34"/>
          <w:szCs w:val="44"/>
        </w:rPr>
      </w:pPr>
    </w:p>
    <w:sectPr w:rsidR="00667366" w:rsidRPr="00957914" w:rsidSect="00EF1F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4" w:right="1418" w:bottom="284" w:left="1418" w:header="340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04F16" w14:textId="77777777" w:rsidR="0014701F" w:rsidRDefault="0014701F">
      <w:r>
        <w:separator/>
      </w:r>
    </w:p>
  </w:endnote>
  <w:endnote w:type="continuationSeparator" w:id="0">
    <w:p w14:paraId="4EBEF91E" w14:textId="77777777" w:rsidR="0014701F" w:rsidRDefault="001470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 Ref">
    <w:altName w:val="Tahoma"/>
    <w:charset w:val="00"/>
    <w:family w:val="swiss"/>
    <w:pitch w:val="variable"/>
    <w:sig w:usb0="00000001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7EA4C" w14:textId="77777777" w:rsidR="00CF6B57" w:rsidRDefault="00CF6B5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C0B0" w14:textId="77777777" w:rsidR="00CF6B57" w:rsidRDefault="00CF6B5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B8BE" w14:textId="77777777" w:rsidR="00CF6B57" w:rsidRDefault="00CF6B5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C170C" w14:textId="77777777" w:rsidR="0014701F" w:rsidRDefault="0014701F">
      <w:r>
        <w:separator/>
      </w:r>
    </w:p>
  </w:footnote>
  <w:footnote w:type="continuationSeparator" w:id="0">
    <w:p w14:paraId="0E94857E" w14:textId="77777777" w:rsidR="0014701F" w:rsidRDefault="001470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C6C4" w14:textId="73E41F0C" w:rsidR="00CF6B57" w:rsidRDefault="00000000">
    <w:pPr>
      <w:pStyle w:val="Kopfzeile"/>
    </w:pPr>
    <w:r>
      <w:rPr>
        <w:noProof/>
      </w:rPr>
      <w:pict w14:anchorId="118809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22" o:spid="_x0000_s1029" type="#_x0000_t75" style="position:absolute;margin-left:0;margin-top:0;width:540pt;height:540pt;z-index:-251657216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5F7E" w14:textId="2ACFC43D" w:rsidR="00CF6B57" w:rsidRDefault="00000000">
    <w:pPr>
      <w:pStyle w:val="Kopfzeile"/>
    </w:pPr>
    <w:r>
      <w:rPr>
        <w:noProof/>
      </w:rPr>
      <w:pict w14:anchorId="7FA8187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23" o:spid="_x0000_s1030" type="#_x0000_t75" style="position:absolute;margin-left:0;margin-top:0;width:540pt;height:540pt;z-index:-251656192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C7538" w14:textId="5E2126AC" w:rsidR="00CF6B57" w:rsidRDefault="00000000">
    <w:pPr>
      <w:pStyle w:val="Kopfzeile"/>
    </w:pPr>
    <w:r>
      <w:rPr>
        <w:noProof/>
      </w:rPr>
      <w:pict w14:anchorId="38D58F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9921" o:spid="_x0000_s1028" type="#_x0000_t75" style="position:absolute;margin-left:0;margin-top:0;width:540pt;height:540pt;z-index:-251658240;mso-position-horizontal:center;mso-position-horizontal-relative:margin;mso-position-vertical:center;mso-position-vertical-relative:margin" o:allowincell="f">
          <v:imagedata r:id="rId1" o:title="BBW-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D691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18F5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63A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8053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0408B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E2A1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47B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52C2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AE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640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EF3301"/>
    <w:multiLevelType w:val="hybridMultilevel"/>
    <w:tmpl w:val="C08661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57559"/>
    <w:multiLevelType w:val="hybridMultilevel"/>
    <w:tmpl w:val="5FA49AC4"/>
    <w:lvl w:ilvl="0" w:tplc="64904B6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2B312F"/>
    <w:multiLevelType w:val="hybridMultilevel"/>
    <w:tmpl w:val="428C798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305CA4"/>
    <w:multiLevelType w:val="hybridMultilevel"/>
    <w:tmpl w:val="AC34B1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E47C4"/>
    <w:multiLevelType w:val="hybridMultilevel"/>
    <w:tmpl w:val="FCC25F6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747BEB"/>
    <w:multiLevelType w:val="hybridMultilevel"/>
    <w:tmpl w:val="FCC25F62"/>
    <w:lvl w:ilvl="0" w:tplc="0407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1596086901">
    <w:abstractNumId w:val="13"/>
  </w:num>
  <w:num w:numId="2" w16cid:durableId="519047395">
    <w:abstractNumId w:val="12"/>
  </w:num>
  <w:num w:numId="3" w16cid:durableId="903104665">
    <w:abstractNumId w:val="14"/>
  </w:num>
  <w:num w:numId="4" w16cid:durableId="1087771625">
    <w:abstractNumId w:val="15"/>
  </w:num>
  <w:num w:numId="5" w16cid:durableId="1480339582">
    <w:abstractNumId w:val="9"/>
  </w:num>
  <w:num w:numId="6" w16cid:durableId="1487892438">
    <w:abstractNumId w:val="7"/>
  </w:num>
  <w:num w:numId="7" w16cid:durableId="972910537">
    <w:abstractNumId w:val="6"/>
  </w:num>
  <w:num w:numId="8" w16cid:durableId="775638450">
    <w:abstractNumId w:val="5"/>
  </w:num>
  <w:num w:numId="9" w16cid:durableId="74668422">
    <w:abstractNumId w:val="4"/>
  </w:num>
  <w:num w:numId="10" w16cid:durableId="1329214550">
    <w:abstractNumId w:val="8"/>
  </w:num>
  <w:num w:numId="11" w16cid:durableId="326059787">
    <w:abstractNumId w:val="3"/>
  </w:num>
  <w:num w:numId="12" w16cid:durableId="1671060613">
    <w:abstractNumId w:val="2"/>
  </w:num>
  <w:num w:numId="13" w16cid:durableId="430786142">
    <w:abstractNumId w:val="1"/>
  </w:num>
  <w:num w:numId="14" w16cid:durableId="1469935777">
    <w:abstractNumId w:val="0"/>
  </w:num>
  <w:num w:numId="15" w16cid:durableId="1750811680">
    <w:abstractNumId w:val="11"/>
  </w:num>
  <w:num w:numId="16" w16cid:durableId="20684118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0F5"/>
    <w:rsid w:val="00022747"/>
    <w:rsid w:val="00027E8A"/>
    <w:rsid w:val="00044CA1"/>
    <w:rsid w:val="000502D0"/>
    <w:rsid w:val="00051B48"/>
    <w:rsid w:val="0005287A"/>
    <w:rsid w:val="00074759"/>
    <w:rsid w:val="00080F78"/>
    <w:rsid w:val="000930B7"/>
    <w:rsid w:val="000A1250"/>
    <w:rsid w:val="000A55B9"/>
    <w:rsid w:val="000B0632"/>
    <w:rsid w:val="000B4E3C"/>
    <w:rsid w:val="000D3EC6"/>
    <w:rsid w:val="000D4CA5"/>
    <w:rsid w:val="000E4074"/>
    <w:rsid w:val="000F230E"/>
    <w:rsid w:val="000F2914"/>
    <w:rsid w:val="000F652A"/>
    <w:rsid w:val="00104B66"/>
    <w:rsid w:val="00106218"/>
    <w:rsid w:val="00120CA3"/>
    <w:rsid w:val="00126DF2"/>
    <w:rsid w:val="00134DD9"/>
    <w:rsid w:val="0014701F"/>
    <w:rsid w:val="001500E4"/>
    <w:rsid w:val="00150187"/>
    <w:rsid w:val="00182C78"/>
    <w:rsid w:val="00182E37"/>
    <w:rsid w:val="00191DD5"/>
    <w:rsid w:val="00193D6B"/>
    <w:rsid w:val="001A3C87"/>
    <w:rsid w:val="001B07FC"/>
    <w:rsid w:val="001B46E1"/>
    <w:rsid w:val="001B7DC2"/>
    <w:rsid w:val="001D1D1E"/>
    <w:rsid w:val="001D4D71"/>
    <w:rsid w:val="001D754F"/>
    <w:rsid w:val="001E5888"/>
    <w:rsid w:val="00203DC6"/>
    <w:rsid w:val="0021375B"/>
    <w:rsid w:val="00215180"/>
    <w:rsid w:val="00215419"/>
    <w:rsid w:val="00231AC3"/>
    <w:rsid w:val="002355F1"/>
    <w:rsid w:val="002377B8"/>
    <w:rsid w:val="002477AA"/>
    <w:rsid w:val="002727D3"/>
    <w:rsid w:val="00276219"/>
    <w:rsid w:val="002A3295"/>
    <w:rsid w:val="002B5249"/>
    <w:rsid w:val="002B738F"/>
    <w:rsid w:val="002C55A6"/>
    <w:rsid w:val="002E3818"/>
    <w:rsid w:val="002E5120"/>
    <w:rsid w:val="002E514E"/>
    <w:rsid w:val="002F4BE8"/>
    <w:rsid w:val="0034620A"/>
    <w:rsid w:val="00350104"/>
    <w:rsid w:val="0035140F"/>
    <w:rsid w:val="00361642"/>
    <w:rsid w:val="003A10A1"/>
    <w:rsid w:val="003C0472"/>
    <w:rsid w:val="003C304C"/>
    <w:rsid w:val="003C4A63"/>
    <w:rsid w:val="003D3D5D"/>
    <w:rsid w:val="003D4C67"/>
    <w:rsid w:val="00406CF3"/>
    <w:rsid w:val="00415A0A"/>
    <w:rsid w:val="004352AC"/>
    <w:rsid w:val="004364EB"/>
    <w:rsid w:val="00436C4D"/>
    <w:rsid w:val="00451299"/>
    <w:rsid w:val="00455415"/>
    <w:rsid w:val="00471B32"/>
    <w:rsid w:val="004755BB"/>
    <w:rsid w:val="004A2FE1"/>
    <w:rsid w:val="004B3305"/>
    <w:rsid w:val="004B7813"/>
    <w:rsid w:val="004F2A11"/>
    <w:rsid w:val="005106F4"/>
    <w:rsid w:val="005151F4"/>
    <w:rsid w:val="00527519"/>
    <w:rsid w:val="005703BB"/>
    <w:rsid w:val="00571800"/>
    <w:rsid w:val="005A7263"/>
    <w:rsid w:val="005A7B97"/>
    <w:rsid w:val="005C713D"/>
    <w:rsid w:val="005D2444"/>
    <w:rsid w:val="005E4390"/>
    <w:rsid w:val="00625120"/>
    <w:rsid w:val="00634543"/>
    <w:rsid w:val="0065740E"/>
    <w:rsid w:val="00667366"/>
    <w:rsid w:val="00677AED"/>
    <w:rsid w:val="00696BA8"/>
    <w:rsid w:val="006B395B"/>
    <w:rsid w:val="006C50AC"/>
    <w:rsid w:val="006C5CCD"/>
    <w:rsid w:val="006D4B65"/>
    <w:rsid w:val="006E5A73"/>
    <w:rsid w:val="0073477F"/>
    <w:rsid w:val="0076735C"/>
    <w:rsid w:val="007717ED"/>
    <w:rsid w:val="00777D2F"/>
    <w:rsid w:val="00780BEF"/>
    <w:rsid w:val="007827CC"/>
    <w:rsid w:val="00786659"/>
    <w:rsid w:val="007D0851"/>
    <w:rsid w:val="007D2715"/>
    <w:rsid w:val="007E1EBD"/>
    <w:rsid w:val="007F1AF3"/>
    <w:rsid w:val="007F38D1"/>
    <w:rsid w:val="00805616"/>
    <w:rsid w:val="00806AC7"/>
    <w:rsid w:val="00824A21"/>
    <w:rsid w:val="00835498"/>
    <w:rsid w:val="00844E3B"/>
    <w:rsid w:val="00844EFE"/>
    <w:rsid w:val="00877701"/>
    <w:rsid w:val="008A08FF"/>
    <w:rsid w:val="008A4A0D"/>
    <w:rsid w:val="008A5D1E"/>
    <w:rsid w:val="008B109C"/>
    <w:rsid w:val="008C70F7"/>
    <w:rsid w:val="008D40E1"/>
    <w:rsid w:val="008E20F5"/>
    <w:rsid w:val="0092605A"/>
    <w:rsid w:val="00930942"/>
    <w:rsid w:val="009563A2"/>
    <w:rsid w:val="0095750B"/>
    <w:rsid w:val="00957914"/>
    <w:rsid w:val="009657D1"/>
    <w:rsid w:val="009A3993"/>
    <w:rsid w:val="009A57A0"/>
    <w:rsid w:val="00A12545"/>
    <w:rsid w:val="00A21C7E"/>
    <w:rsid w:val="00A26C1F"/>
    <w:rsid w:val="00A75E9C"/>
    <w:rsid w:val="00A8441A"/>
    <w:rsid w:val="00A9063A"/>
    <w:rsid w:val="00AB187C"/>
    <w:rsid w:val="00AD2C26"/>
    <w:rsid w:val="00AD736F"/>
    <w:rsid w:val="00B02E65"/>
    <w:rsid w:val="00B04FBE"/>
    <w:rsid w:val="00B2192A"/>
    <w:rsid w:val="00B27727"/>
    <w:rsid w:val="00B33DFA"/>
    <w:rsid w:val="00B34641"/>
    <w:rsid w:val="00B6644A"/>
    <w:rsid w:val="00B8586A"/>
    <w:rsid w:val="00BA640E"/>
    <w:rsid w:val="00BE2403"/>
    <w:rsid w:val="00BE46F3"/>
    <w:rsid w:val="00BF08B3"/>
    <w:rsid w:val="00BF41F5"/>
    <w:rsid w:val="00C1265F"/>
    <w:rsid w:val="00C234EA"/>
    <w:rsid w:val="00C30934"/>
    <w:rsid w:val="00C367B8"/>
    <w:rsid w:val="00C42D5A"/>
    <w:rsid w:val="00C6751F"/>
    <w:rsid w:val="00C74984"/>
    <w:rsid w:val="00CC591C"/>
    <w:rsid w:val="00CC5D9F"/>
    <w:rsid w:val="00CE687E"/>
    <w:rsid w:val="00CF6B57"/>
    <w:rsid w:val="00CF77BC"/>
    <w:rsid w:val="00D0458F"/>
    <w:rsid w:val="00D06B16"/>
    <w:rsid w:val="00D310AC"/>
    <w:rsid w:val="00D36590"/>
    <w:rsid w:val="00D365B2"/>
    <w:rsid w:val="00D4500F"/>
    <w:rsid w:val="00D601A7"/>
    <w:rsid w:val="00D6140C"/>
    <w:rsid w:val="00D6418A"/>
    <w:rsid w:val="00D66647"/>
    <w:rsid w:val="00D73F05"/>
    <w:rsid w:val="00D95D75"/>
    <w:rsid w:val="00DA6D75"/>
    <w:rsid w:val="00DB462A"/>
    <w:rsid w:val="00DC20F0"/>
    <w:rsid w:val="00DC5CD8"/>
    <w:rsid w:val="00DD14E0"/>
    <w:rsid w:val="00DD18AC"/>
    <w:rsid w:val="00DE243D"/>
    <w:rsid w:val="00DE42F9"/>
    <w:rsid w:val="00DE5947"/>
    <w:rsid w:val="00DE793B"/>
    <w:rsid w:val="00DF024F"/>
    <w:rsid w:val="00E04B2A"/>
    <w:rsid w:val="00E11142"/>
    <w:rsid w:val="00E140EC"/>
    <w:rsid w:val="00E2090F"/>
    <w:rsid w:val="00E36D67"/>
    <w:rsid w:val="00E56EBE"/>
    <w:rsid w:val="00E770AE"/>
    <w:rsid w:val="00E81980"/>
    <w:rsid w:val="00E94EE8"/>
    <w:rsid w:val="00ED25BF"/>
    <w:rsid w:val="00ED4CB6"/>
    <w:rsid w:val="00EE0403"/>
    <w:rsid w:val="00EE0B71"/>
    <w:rsid w:val="00EE1EB6"/>
    <w:rsid w:val="00EF1FA5"/>
    <w:rsid w:val="00F152B0"/>
    <w:rsid w:val="00F3075F"/>
    <w:rsid w:val="00F31375"/>
    <w:rsid w:val="00F742BC"/>
    <w:rsid w:val="00F92D6D"/>
    <w:rsid w:val="00F94AFD"/>
    <w:rsid w:val="00F97F42"/>
    <w:rsid w:val="00FD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9451CF"/>
  <w15:docId w15:val="{3E697AFC-CC72-4665-8EEE-83DD9EBE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tandardWeb">
    <w:name w:val="Normal (Web)"/>
    <w:basedOn w:val="Standard"/>
    <w:semiHidden/>
    <w:pPr>
      <w:spacing w:before="100" w:beforeAutospacing="1" w:after="100" w:afterAutospacing="1"/>
    </w:pPr>
    <w:rPr>
      <w:sz w:val="24"/>
      <w:szCs w:val="24"/>
    </w:rPr>
  </w:style>
  <w:style w:type="character" w:customStyle="1" w:styleId="xlabel">
    <w:name w:val="xlabel"/>
    <w:basedOn w:val="Absatz-Standardschriftart"/>
  </w:style>
  <w:style w:type="paragraph" w:styleId="Beschriftung">
    <w:name w:val="caption"/>
    <w:basedOn w:val="Standard"/>
    <w:next w:val="Standard"/>
    <w:qFormat/>
    <w:pPr>
      <w:framePr w:w="3969" w:h="2160" w:hSpace="181" w:wrap="notBeside" w:vAnchor="page" w:hAnchor="page" w:x="1407" w:y="3233" w:anchorLock="1"/>
      <w:spacing w:line="312" w:lineRule="auto"/>
    </w:pPr>
    <w:rPr>
      <w:rFonts w:ascii="Arial" w:hAnsi="Arial" w:cs="Arial"/>
      <w:bCs/>
      <w:sz w:val="24"/>
      <w:szCs w:val="22"/>
    </w:rPr>
  </w:style>
  <w:style w:type="paragraph" w:styleId="Dokumentstruktur">
    <w:name w:val="Document Map"/>
    <w:basedOn w:val="Standard"/>
    <w:semiHidden/>
    <w:rsid w:val="003A10A1"/>
    <w:pPr>
      <w:shd w:val="clear" w:color="auto" w:fill="000080"/>
    </w:pPr>
    <w:rPr>
      <w:rFonts w:ascii="Tahoma" w:hAnsi="Tahoma" w:cs="Tahoma"/>
    </w:rPr>
  </w:style>
  <w:style w:type="paragraph" w:styleId="Textkrper">
    <w:name w:val="Body Text"/>
    <w:basedOn w:val="Standard"/>
    <w:link w:val="TextkrperZchn"/>
    <w:rsid w:val="006B395B"/>
    <w:pPr>
      <w:jc w:val="both"/>
    </w:pPr>
    <w:rPr>
      <w:rFonts w:ascii="Verdana Ref" w:hAnsi="Verdana Ref"/>
    </w:rPr>
  </w:style>
  <w:style w:type="table" w:styleId="Tabellenraster">
    <w:name w:val="Table Grid"/>
    <w:basedOn w:val="NormaleTabelle"/>
    <w:rsid w:val="00203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DC20F0"/>
    <w:rPr>
      <w:lang w:val="de-DE" w:eastAsia="de-DE" w:bidi="ar-SA"/>
    </w:rPr>
  </w:style>
  <w:style w:type="paragraph" w:styleId="Sprechblasentext">
    <w:name w:val="Balloon Text"/>
    <w:basedOn w:val="Standard"/>
    <w:semiHidden/>
    <w:rsid w:val="00150187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E36D67"/>
  </w:style>
  <w:style w:type="paragraph" w:customStyle="1" w:styleId="aufzhlungpunkt">
    <w:name w:val="aufzhlungpunkt"/>
    <w:basedOn w:val="Standard"/>
    <w:rsid w:val="005E4390"/>
    <w:pPr>
      <w:spacing w:before="100" w:beforeAutospacing="1" w:after="100" w:afterAutospacing="1"/>
    </w:pPr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D4CA5"/>
    <w:rPr>
      <w:color w:val="605E5C"/>
      <w:shd w:val="clear" w:color="auto" w:fill="E1DFDD"/>
    </w:rPr>
  </w:style>
  <w:style w:type="character" w:customStyle="1" w:styleId="TextkrperZchn">
    <w:name w:val="Textkörper Zchn"/>
    <w:basedOn w:val="Absatz-Standardschriftart"/>
    <w:link w:val="Textkrper"/>
    <w:rsid w:val="00C367B8"/>
    <w:rPr>
      <w:rFonts w:ascii="Verdana Ref" w:hAnsi="Verdana Re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7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DIN5008%20TSG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D149C040552A43AA37775AD1935E1D" ma:contentTypeVersion="15" ma:contentTypeDescription="Ein neues Dokument erstellen." ma:contentTypeScope="" ma:versionID="08e456bcc89802c3fea4111b378fb206">
  <xsd:schema xmlns:xsd="http://www.w3.org/2001/XMLSchema" xmlns:xs="http://www.w3.org/2001/XMLSchema" xmlns:p="http://schemas.microsoft.com/office/2006/metadata/properties" xmlns:ns2="739e5ca5-f113-4189-af37-9bcda48d1497" xmlns:ns3="f9f8950b-4b38-43e5-9025-cc6d36743368" targetNamespace="http://schemas.microsoft.com/office/2006/metadata/properties" ma:root="true" ma:fieldsID="adff647400c9e4ec5830d2e5c5657127" ns2:_="" ns3:_="">
    <xsd:import namespace="739e5ca5-f113-4189-af37-9bcda48d1497"/>
    <xsd:import namespace="f9f8950b-4b38-43e5-9025-cc6d367433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5ca5-f113-4189-af37-9bcda48d1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5494b83-ef1f-4b0f-b99a-70e820e75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8950b-4b38-43e5-9025-cc6d3674336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b2915b2-d953-4572-8bd7-67d3e4b5a776}" ma:internalName="TaxCatchAll" ma:showField="CatchAllData" ma:web="f9f8950b-4b38-43e5-9025-cc6d367433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9f8950b-4b38-43e5-9025-cc6d36743368" xsi:nil="true"/>
    <lcf76f155ced4ddcb4097134ff3c332f xmlns="739e5ca5-f113-4189-af37-9bcda48d14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ED2E68-DF9B-4BCB-8424-0251C6EF34E7}"/>
</file>

<file path=customXml/itemProps2.xml><?xml version="1.0" encoding="utf-8"?>
<ds:datastoreItem xmlns:ds="http://schemas.openxmlformats.org/officeDocument/2006/customXml" ds:itemID="{1096324F-5D2F-46DD-85E3-52403F042DA3}"/>
</file>

<file path=customXml/itemProps3.xml><?xml version="1.0" encoding="utf-8"?>
<ds:datastoreItem xmlns:ds="http://schemas.openxmlformats.org/officeDocument/2006/customXml" ds:itemID="{2C05FA88-8EB6-49B8-B463-29F6BD105E73}"/>
</file>

<file path=docProps/app.xml><?xml version="1.0" encoding="utf-8"?>
<Properties xmlns="http://schemas.openxmlformats.org/officeDocument/2006/extended-properties" xmlns:vt="http://schemas.openxmlformats.org/officeDocument/2006/docPropsVTypes">
  <Template>DIN5008 TSG.dot</Template>
  <TotalTime>0</TotalTime>
  <Pages>1</Pages>
  <Words>30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TSG Bruchsal</vt:lpstr>
    </vt:vector>
  </TitlesOfParts>
  <Company>COMPANYNAME</Company>
  <LinksUpToDate>false</LinksUpToDate>
  <CharactersWithSpaces>224</CharactersWithSpaces>
  <SharedDoc>false</SharedDoc>
  <HLinks>
    <vt:vector size="6" baseType="variant">
      <vt:variant>
        <vt:i4>3604603</vt:i4>
      </vt:variant>
      <vt:variant>
        <vt:i4>0</vt:i4>
      </vt:variant>
      <vt:variant>
        <vt:i4>0</vt:i4>
      </vt:variant>
      <vt:variant>
        <vt:i4>5</vt:i4>
      </vt:variant>
      <vt:variant>
        <vt:lpwstr>http://www.basket-bruchsal.de/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 Bruchsal</dc:title>
  <dc:creator>Delle</dc:creator>
  <cp:lastModifiedBy>Detlef Windgasse</cp:lastModifiedBy>
  <cp:revision>3</cp:revision>
  <cp:lastPrinted>2025-12-19T15:06:00Z</cp:lastPrinted>
  <dcterms:created xsi:type="dcterms:W3CDTF">2026-03-02T12:33:00Z</dcterms:created>
  <dcterms:modified xsi:type="dcterms:W3CDTF">2026-03-02T12:34:00Z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0x0101005FD149C040552A43AA37775AD1935E1D</vt:lpwstr>
  </property>
</Properties>
</file>